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041" w:rsidRDefault="002563DA" w:rsidP="00653041">
      <w:pPr>
        <w:jc w:val="center"/>
      </w:pPr>
      <w:r>
        <w:t xml:space="preserve"> </w:t>
      </w:r>
      <w:r w:rsidR="00B062B0">
        <w:rPr>
          <w:noProof/>
        </w:rPr>
        <w:drawing>
          <wp:inline distT="0" distB="0" distL="0" distR="0">
            <wp:extent cx="438150" cy="561975"/>
            <wp:effectExtent l="0" t="0" r="0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041" w:rsidRPr="00FA6D1D" w:rsidRDefault="00653041" w:rsidP="00653041">
      <w:pPr>
        <w:jc w:val="center"/>
        <w:rPr>
          <w:b/>
          <w:sz w:val="28"/>
          <w:szCs w:val="28"/>
        </w:rPr>
      </w:pPr>
      <w:r w:rsidRPr="00FA6D1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ГЛАВА </w:t>
      </w:r>
      <w:r w:rsidRPr="00FA6D1D">
        <w:rPr>
          <w:b/>
          <w:sz w:val="28"/>
          <w:szCs w:val="28"/>
        </w:rPr>
        <w:t>ГОРОДСКО</w:t>
      </w:r>
      <w:r>
        <w:rPr>
          <w:b/>
          <w:sz w:val="28"/>
          <w:szCs w:val="28"/>
        </w:rPr>
        <w:t xml:space="preserve">ГО </w:t>
      </w:r>
      <w:r w:rsidRPr="00FA6D1D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 xml:space="preserve">А </w:t>
      </w:r>
      <w:r w:rsidRPr="00FA6D1D">
        <w:rPr>
          <w:b/>
          <w:sz w:val="28"/>
          <w:szCs w:val="28"/>
        </w:rPr>
        <w:t>КРАСНОУФИМСК</w:t>
      </w:r>
    </w:p>
    <w:p w:rsidR="00653041" w:rsidRDefault="00653041" w:rsidP="00653041">
      <w:pPr>
        <w:jc w:val="center"/>
        <w:rPr>
          <w:b/>
          <w:spacing w:val="-20"/>
          <w:sz w:val="16"/>
          <w:szCs w:val="16"/>
        </w:rPr>
      </w:pPr>
    </w:p>
    <w:p w:rsidR="00653041" w:rsidRPr="00FA6D1D" w:rsidRDefault="00653041" w:rsidP="00653041">
      <w:pPr>
        <w:jc w:val="center"/>
        <w:rPr>
          <w:b/>
          <w:spacing w:val="-20"/>
          <w:sz w:val="16"/>
          <w:szCs w:val="16"/>
        </w:rPr>
      </w:pPr>
    </w:p>
    <w:p w:rsidR="00653041" w:rsidRPr="00FA6D1D" w:rsidRDefault="00027321" w:rsidP="00653041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ПОСТАНОВЛ</w:t>
      </w:r>
      <w:r w:rsidR="00653041">
        <w:rPr>
          <w:b/>
          <w:spacing w:val="50"/>
          <w:sz w:val="28"/>
          <w:szCs w:val="28"/>
        </w:rPr>
        <w:t>ЕНИЕ</w:t>
      </w:r>
      <w:r w:rsidR="0097239D">
        <w:rPr>
          <w:b/>
          <w:spacing w:val="50"/>
          <w:sz w:val="28"/>
          <w:szCs w:val="28"/>
        </w:rPr>
        <w:t xml:space="preserve"> </w:t>
      </w:r>
    </w:p>
    <w:p w:rsidR="00653041" w:rsidRDefault="00653041" w:rsidP="00653041">
      <w:pPr>
        <w:spacing w:before="120"/>
        <w:rPr>
          <w:spacing w:val="-20"/>
          <w:sz w:val="16"/>
          <w:szCs w:val="16"/>
        </w:rPr>
      </w:pPr>
    </w:p>
    <w:p w:rsidR="00653041" w:rsidRPr="00FA6D1D" w:rsidRDefault="00A02124" w:rsidP="00653041">
      <w:pPr>
        <w:spacing w:before="120"/>
        <w:rPr>
          <w:szCs w:val="24"/>
        </w:rPr>
      </w:pPr>
      <w:r>
        <w:rPr>
          <w:szCs w:val="24"/>
        </w:rPr>
        <w:t>07.09.2021 года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№663</w:t>
      </w:r>
      <w:bookmarkStart w:id="0" w:name="_GoBack"/>
      <w:bookmarkEnd w:id="0"/>
    </w:p>
    <w:p w:rsidR="00653041" w:rsidRPr="00B261D7" w:rsidRDefault="00653041" w:rsidP="00653041">
      <w:pPr>
        <w:jc w:val="center"/>
        <w:rPr>
          <w:sz w:val="28"/>
          <w:szCs w:val="28"/>
        </w:rPr>
      </w:pPr>
      <w:r>
        <w:rPr>
          <w:sz w:val="28"/>
          <w:szCs w:val="28"/>
        </w:rPr>
        <w:t>г.</w:t>
      </w:r>
      <w:r w:rsidR="00B74801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Красноуфимск</w:t>
      </w:r>
    </w:p>
    <w:p w:rsidR="00220821" w:rsidRDefault="00220821" w:rsidP="00220821">
      <w:pPr>
        <w:tabs>
          <w:tab w:val="left" w:pos="4005"/>
        </w:tabs>
        <w:jc w:val="center"/>
        <w:rPr>
          <w:b/>
          <w:i/>
          <w:sz w:val="28"/>
          <w:szCs w:val="28"/>
        </w:rPr>
      </w:pPr>
    </w:p>
    <w:p w:rsidR="007A3ED5" w:rsidRDefault="0097239D" w:rsidP="00E71C13">
      <w:pPr>
        <w:tabs>
          <w:tab w:val="left" w:pos="4005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="00184726">
        <w:rPr>
          <w:b/>
          <w:i/>
          <w:sz w:val="28"/>
          <w:szCs w:val="28"/>
        </w:rPr>
        <w:t xml:space="preserve"> начале отопительного периода 2021/2022 года на территории             городского округа Красноуфимск</w:t>
      </w:r>
      <w:r w:rsidR="00835B0B">
        <w:rPr>
          <w:b/>
          <w:i/>
          <w:sz w:val="28"/>
          <w:szCs w:val="28"/>
        </w:rPr>
        <w:t>.</w:t>
      </w:r>
    </w:p>
    <w:p w:rsidR="00D6358B" w:rsidRDefault="00D6358B" w:rsidP="0078047F">
      <w:pPr>
        <w:tabs>
          <w:tab w:val="left" w:pos="4005"/>
        </w:tabs>
        <w:jc w:val="center"/>
        <w:rPr>
          <w:b/>
          <w:i/>
          <w:sz w:val="28"/>
          <w:szCs w:val="28"/>
        </w:rPr>
      </w:pPr>
    </w:p>
    <w:p w:rsidR="00AB2F73" w:rsidRDefault="00FF7D91" w:rsidP="00220821">
      <w:p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935BF">
        <w:rPr>
          <w:sz w:val="28"/>
          <w:szCs w:val="28"/>
        </w:rPr>
        <w:t xml:space="preserve">  </w:t>
      </w:r>
      <w:r w:rsidR="00184726">
        <w:rPr>
          <w:sz w:val="28"/>
          <w:szCs w:val="28"/>
        </w:rPr>
        <w:t xml:space="preserve">В соответствии с Федеральным </w:t>
      </w:r>
      <w:r w:rsidR="00AB2F73">
        <w:rPr>
          <w:sz w:val="28"/>
          <w:szCs w:val="28"/>
        </w:rPr>
        <w:t>законом от</w:t>
      </w:r>
      <w:r w:rsidR="00AB2F73" w:rsidRPr="00AB2F73">
        <w:rPr>
          <w:sz w:val="28"/>
          <w:szCs w:val="28"/>
        </w:rPr>
        <w:t xml:space="preserve"> 6 октября 2003 года № 131-ФЗ «Об общих принципах организации местного самоуправления в Российской Федерации»</w:t>
      </w:r>
      <w:r w:rsidR="00AB2F73">
        <w:rPr>
          <w:sz w:val="28"/>
          <w:szCs w:val="28"/>
        </w:rPr>
        <w:t xml:space="preserve">, </w:t>
      </w:r>
      <w:r w:rsidR="0077227A">
        <w:rPr>
          <w:sz w:val="28"/>
          <w:szCs w:val="28"/>
        </w:rPr>
        <w:t xml:space="preserve">п. 5 раздела </w:t>
      </w:r>
      <w:r w:rsidR="0077227A">
        <w:rPr>
          <w:sz w:val="28"/>
          <w:szCs w:val="28"/>
          <w:lang w:val="en-US"/>
        </w:rPr>
        <w:t>II</w:t>
      </w:r>
      <w:r w:rsidR="0077227A">
        <w:rPr>
          <w:sz w:val="28"/>
          <w:szCs w:val="28"/>
        </w:rPr>
        <w:t xml:space="preserve"> </w:t>
      </w:r>
      <w:proofErr w:type="spellStart"/>
      <w:r w:rsidR="00AB2F73">
        <w:rPr>
          <w:sz w:val="28"/>
          <w:szCs w:val="28"/>
        </w:rPr>
        <w:t>постановлени</w:t>
      </w:r>
      <w:r w:rsidR="0077227A">
        <w:rPr>
          <w:sz w:val="28"/>
          <w:szCs w:val="28"/>
        </w:rPr>
        <w:t>ия</w:t>
      </w:r>
      <w:proofErr w:type="spellEnd"/>
      <w:r w:rsidR="00AB2F73">
        <w:rPr>
          <w:sz w:val="28"/>
          <w:szCs w:val="28"/>
        </w:rPr>
        <w:t xml:space="preserve"> Правительства Российской Федерации от 06.05.2011 г. № 354 «О предоставлении коммунальных услуг собственникам и пользователям помещений в многокварт</w:t>
      </w:r>
      <w:r w:rsidR="00300DF6">
        <w:rPr>
          <w:sz w:val="28"/>
          <w:szCs w:val="28"/>
        </w:rPr>
        <w:t>и</w:t>
      </w:r>
      <w:r w:rsidR="00AB2F73">
        <w:rPr>
          <w:sz w:val="28"/>
          <w:szCs w:val="28"/>
        </w:rPr>
        <w:t>рных домах и жилых домов»</w:t>
      </w:r>
      <w:r w:rsidR="00300DF6">
        <w:rPr>
          <w:sz w:val="28"/>
          <w:szCs w:val="28"/>
        </w:rPr>
        <w:t>, в целях обеспечения рабочих параметров теплоносителя в централизованной системе теплоснабжения городского округа Кра</w:t>
      </w:r>
      <w:r w:rsidR="007F5D28">
        <w:rPr>
          <w:sz w:val="28"/>
          <w:szCs w:val="28"/>
        </w:rPr>
        <w:t>сноуфимск в соответствии с гидравлическим и тепловым режимами, организации проведения работ по началу подачи тепловой энергии,</w:t>
      </w:r>
      <w:r w:rsidR="009F33F6">
        <w:rPr>
          <w:sz w:val="28"/>
          <w:szCs w:val="28"/>
        </w:rPr>
        <w:t xml:space="preserve"> руководствуясь статьей 28, 48 Устава ГО Красноуфимск</w:t>
      </w:r>
      <w:r w:rsidR="002B5CA6">
        <w:rPr>
          <w:sz w:val="28"/>
          <w:szCs w:val="28"/>
        </w:rPr>
        <w:t>:</w:t>
      </w:r>
    </w:p>
    <w:p w:rsidR="002B5CA6" w:rsidRDefault="002B5CA6" w:rsidP="00220821">
      <w:pPr>
        <w:tabs>
          <w:tab w:val="left" w:pos="4005"/>
        </w:tabs>
        <w:jc w:val="both"/>
        <w:rPr>
          <w:sz w:val="28"/>
          <w:szCs w:val="28"/>
        </w:rPr>
      </w:pPr>
    </w:p>
    <w:p w:rsidR="007F5D28" w:rsidRDefault="002B5CA6" w:rsidP="00220821">
      <w:pPr>
        <w:tabs>
          <w:tab w:val="left" w:pos="400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ПОСТАНОВЛЯЮ</w:t>
      </w:r>
      <w:r w:rsidR="00027321" w:rsidRPr="00A165F8">
        <w:rPr>
          <w:b/>
          <w:sz w:val="28"/>
          <w:szCs w:val="28"/>
        </w:rPr>
        <w:t>:</w:t>
      </w:r>
      <w:r w:rsidR="00220821" w:rsidRPr="00A165F8">
        <w:rPr>
          <w:b/>
          <w:sz w:val="28"/>
          <w:szCs w:val="28"/>
        </w:rPr>
        <w:t xml:space="preserve">  </w:t>
      </w:r>
    </w:p>
    <w:p w:rsidR="007F5D28" w:rsidRDefault="007F5D28" w:rsidP="007F5D28">
      <w:pPr>
        <w:pStyle w:val="a5"/>
        <w:numPr>
          <w:ilvl w:val="0"/>
          <w:numId w:val="5"/>
        </w:num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Определить датой начала отопительного пер</w:t>
      </w:r>
      <w:r w:rsidR="00D64693">
        <w:rPr>
          <w:sz w:val="28"/>
          <w:szCs w:val="28"/>
        </w:rPr>
        <w:t>иода 2021/2022 года 10.09.202</w:t>
      </w:r>
      <w:r w:rsidR="00410953">
        <w:rPr>
          <w:sz w:val="28"/>
          <w:szCs w:val="28"/>
        </w:rPr>
        <w:t>1</w:t>
      </w:r>
      <w:r w:rsidR="00D64693">
        <w:rPr>
          <w:sz w:val="28"/>
          <w:szCs w:val="28"/>
        </w:rPr>
        <w:t>г;</w:t>
      </w:r>
    </w:p>
    <w:p w:rsidR="007F5D28" w:rsidRDefault="007F5D28" w:rsidP="007F5D28">
      <w:pPr>
        <w:pStyle w:val="a5"/>
        <w:numPr>
          <w:ilvl w:val="0"/>
          <w:numId w:val="5"/>
        </w:num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Единой теплоснабжающей организации (АО «</w:t>
      </w:r>
      <w:proofErr w:type="spellStart"/>
      <w:r>
        <w:rPr>
          <w:sz w:val="28"/>
          <w:szCs w:val="28"/>
        </w:rPr>
        <w:t>Регионгаз</w:t>
      </w:r>
      <w:proofErr w:type="spellEnd"/>
      <w:r>
        <w:rPr>
          <w:sz w:val="28"/>
          <w:szCs w:val="28"/>
        </w:rPr>
        <w:t>-Инвест»):</w:t>
      </w:r>
    </w:p>
    <w:p w:rsidR="007F5D28" w:rsidRDefault="007F5D28" w:rsidP="00D64693">
      <w:pPr>
        <w:pStyle w:val="a5"/>
        <w:numPr>
          <w:ilvl w:val="1"/>
          <w:numId w:val="5"/>
        </w:num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Начать поставку тепловой энергии</w:t>
      </w:r>
      <w:r w:rsidR="00D646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бюджетным потребителям и </w:t>
      </w:r>
      <w:r w:rsidR="00D64693">
        <w:rPr>
          <w:sz w:val="28"/>
          <w:szCs w:val="28"/>
        </w:rPr>
        <w:t>в жилищный фонд с 10.09.2021г., по мере заполнения систем теплоснабжения и готовности тепловых источников;</w:t>
      </w:r>
    </w:p>
    <w:p w:rsidR="00D64693" w:rsidRDefault="00D64693" w:rsidP="00D64693">
      <w:pPr>
        <w:pStyle w:val="a5"/>
        <w:numPr>
          <w:ilvl w:val="1"/>
          <w:numId w:val="5"/>
        </w:num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установленный график подачи тепловой энергии в Администрацию городского округа Красноуфимск, управляющую организацию МУП «Жилищно-коммунальное управление», единую дежурно-диспетчерскую службу (ЕДДС тел. 7-61-23), муниципальное казенное учреждение «Служба единого заказчика», МОУО «Управление образованием ГО Красноуфимск», ОМС «Управление </w:t>
      </w:r>
      <w:r w:rsidR="009F33F6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ГО </w:t>
      </w:r>
      <w:proofErr w:type="spellStart"/>
      <w:r>
        <w:rPr>
          <w:sz w:val="28"/>
          <w:szCs w:val="28"/>
        </w:rPr>
        <w:t>Красноуфимс</w:t>
      </w:r>
      <w:proofErr w:type="spellEnd"/>
      <w:r>
        <w:rPr>
          <w:sz w:val="28"/>
          <w:szCs w:val="28"/>
        </w:rPr>
        <w:t>»;</w:t>
      </w:r>
    </w:p>
    <w:p w:rsidR="00D64693" w:rsidRDefault="00260F2E" w:rsidP="00260F2E">
      <w:pPr>
        <w:pStyle w:val="a5"/>
        <w:numPr>
          <w:ilvl w:val="1"/>
          <w:numId w:val="5"/>
        </w:num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Ежедневно, в срок до </w:t>
      </w:r>
      <w:proofErr w:type="gramStart"/>
      <w:r w:rsidRPr="00260F2E">
        <w:rPr>
          <w:sz w:val="28"/>
          <w:szCs w:val="28"/>
          <w:u w:val="single"/>
        </w:rPr>
        <w:t>1</w:t>
      </w:r>
      <w:r w:rsidR="004A560A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  <w:vertAlign w:val="superscript"/>
        </w:rPr>
        <w:t xml:space="preserve">00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направлять в отдел городского хозяйства ГО Красноуфимск (тел. 5-17-30, адрес эл. почты: </w:t>
      </w:r>
      <w:r w:rsidRPr="00260F2E">
        <w:t xml:space="preserve"> </w:t>
      </w:r>
      <w:hyperlink r:id="rId6" w:history="1">
        <w:r w:rsidRPr="007E624F">
          <w:rPr>
            <w:rStyle w:val="a6"/>
            <w:sz w:val="28"/>
            <w:szCs w:val="28"/>
          </w:rPr>
          <w:t>gorhoz@krasnoufimsk.ru</w:t>
        </w:r>
      </w:hyperlink>
      <w:r>
        <w:rPr>
          <w:sz w:val="28"/>
          <w:szCs w:val="28"/>
        </w:rPr>
        <w:t>) информацию о запущенных теплоисточниках и подключенных к ним потребителях тепловой энергии;</w:t>
      </w:r>
    </w:p>
    <w:p w:rsidR="007F5D28" w:rsidRDefault="00260F2E" w:rsidP="007F5D28">
      <w:pPr>
        <w:pStyle w:val="a5"/>
        <w:numPr>
          <w:ilvl w:val="0"/>
          <w:numId w:val="5"/>
        </w:num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руководителям организаций – потребителей тепловой энергии, управляющей организации, жилищных кооперативов:</w:t>
      </w:r>
    </w:p>
    <w:p w:rsidR="00260F2E" w:rsidRDefault="00260F2E" w:rsidP="006D790C">
      <w:pPr>
        <w:pStyle w:val="a5"/>
        <w:numPr>
          <w:ilvl w:val="1"/>
          <w:numId w:val="5"/>
        </w:num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Обеспечить ежедневный контроль за пуском тепловой энергии в </w:t>
      </w:r>
      <w:proofErr w:type="spellStart"/>
      <w:r>
        <w:rPr>
          <w:sz w:val="28"/>
          <w:szCs w:val="28"/>
        </w:rPr>
        <w:t>теплоустано</w:t>
      </w:r>
      <w:r w:rsidR="006D790C">
        <w:rPr>
          <w:sz w:val="28"/>
          <w:szCs w:val="28"/>
        </w:rPr>
        <w:t>вки</w:t>
      </w:r>
      <w:proofErr w:type="spellEnd"/>
      <w:r w:rsidR="006D790C">
        <w:rPr>
          <w:sz w:val="28"/>
          <w:szCs w:val="28"/>
        </w:rPr>
        <w:t xml:space="preserve"> сетей теплоснабжения зданий. Обеспечить оперативное устранение возможных утечек теплоносителя;</w:t>
      </w:r>
    </w:p>
    <w:p w:rsidR="006D790C" w:rsidRDefault="006D790C" w:rsidP="006D790C">
      <w:pPr>
        <w:pStyle w:val="a5"/>
        <w:numPr>
          <w:ilvl w:val="1"/>
          <w:numId w:val="5"/>
        </w:num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Вести контроль за параметрами системы теплоснабжения по имеющимся узлам учета тепловой энергии;</w:t>
      </w:r>
    </w:p>
    <w:p w:rsidR="00260F2E" w:rsidRDefault="00EC6B61" w:rsidP="007F5D28">
      <w:pPr>
        <w:pStyle w:val="a5"/>
        <w:numPr>
          <w:ilvl w:val="0"/>
          <w:numId w:val="5"/>
        </w:num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Директору КМКУ «Служба единого заказчика» </w:t>
      </w:r>
      <w:proofErr w:type="spellStart"/>
      <w:r>
        <w:rPr>
          <w:sz w:val="28"/>
          <w:szCs w:val="28"/>
        </w:rPr>
        <w:t>Кожакину</w:t>
      </w:r>
      <w:proofErr w:type="spellEnd"/>
      <w:r>
        <w:rPr>
          <w:sz w:val="28"/>
          <w:szCs w:val="28"/>
        </w:rPr>
        <w:t xml:space="preserve"> О.В., начальнику </w:t>
      </w:r>
      <w:r w:rsidR="006D790C">
        <w:rPr>
          <w:sz w:val="28"/>
          <w:szCs w:val="28"/>
        </w:rPr>
        <w:t>единой</w:t>
      </w:r>
      <w:r w:rsidR="006D790C" w:rsidRPr="006D790C">
        <w:rPr>
          <w:sz w:val="28"/>
          <w:szCs w:val="28"/>
        </w:rPr>
        <w:t xml:space="preserve"> </w:t>
      </w:r>
      <w:r w:rsidR="006D790C">
        <w:rPr>
          <w:sz w:val="28"/>
          <w:szCs w:val="28"/>
        </w:rPr>
        <w:t xml:space="preserve">дежурно-диспетчерской службы (ЕДДС) Рогову </w:t>
      </w:r>
      <w:r w:rsidR="002B5CA6">
        <w:rPr>
          <w:sz w:val="28"/>
          <w:szCs w:val="28"/>
        </w:rPr>
        <w:t>С.Л.:</w:t>
      </w:r>
    </w:p>
    <w:p w:rsidR="006D790C" w:rsidRDefault="006D790C" w:rsidP="006D790C">
      <w:pPr>
        <w:pStyle w:val="a5"/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4.1 Направлять сводный отчет о поступивших в ЕДДС</w:t>
      </w:r>
      <w:r w:rsidR="00083222">
        <w:rPr>
          <w:sz w:val="28"/>
          <w:szCs w:val="28"/>
        </w:rPr>
        <w:t>, за сутки</w:t>
      </w:r>
      <w:r>
        <w:rPr>
          <w:sz w:val="28"/>
          <w:szCs w:val="28"/>
        </w:rPr>
        <w:t xml:space="preserve"> обращениях граждан, связанных с запуском систем теплоснабжения в многоквартирных домах, принятых организационных решениях, в части передачи информации в единую теплоснабжающую организацию (АО «</w:t>
      </w:r>
      <w:proofErr w:type="spellStart"/>
      <w:r>
        <w:rPr>
          <w:sz w:val="28"/>
          <w:szCs w:val="28"/>
        </w:rPr>
        <w:t>Регионгаз</w:t>
      </w:r>
      <w:proofErr w:type="spellEnd"/>
      <w:r>
        <w:rPr>
          <w:sz w:val="28"/>
          <w:szCs w:val="28"/>
        </w:rPr>
        <w:t>-Инвест»), управляющую организацию (МУП ЖКУ);</w:t>
      </w:r>
    </w:p>
    <w:p w:rsidR="006D790C" w:rsidRDefault="006D790C" w:rsidP="007F5D28">
      <w:pPr>
        <w:pStyle w:val="a5"/>
        <w:numPr>
          <w:ilvl w:val="0"/>
          <w:numId w:val="5"/>
        </w:num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</w:t>
      </w:r>
      <w:r w:rsidR="002B5CA6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 опубликовать в газете «Вперёд», разместить </w:t>
      </w:r>
      <w:r w:rsidR="002B5CA6">
        <w:rPr>
          <w:sz w:val="28"/>
          <w:szCs w:val="28"/>
        </w:rPr>
        <w:t>на официальном сайте городского округа Красноуфимск в сети «Интернет»;</w:t>
      </w:r>
    </w:p>
    <w:p w:rsidR="002B5CA6" w:rsidRDefault="002B5CA6" w:rsidP="007F5D28">
      <w:pPr>
        <w:pStyle w:val="a5"/>
        <w:numPr>
          <w:ilvl w:val="0"/>
          <w:numId w:val="5"/>
        </w:num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после опубликования.</w:t>
      </w:r>
    </w:p>
    <w:p w:rsidR="002B5CA6" w:rsidRPr="007F5D28" w:rsidRDefault="002B5CA6" w:rsidP="007F5D28">
      <w:pPr>
        <w:pStyle w:val="a5"/>
        <w:numPr>
          <w:ilvl w:val="0"/>
          <w:numId w:val="5"/>
        </w:numPr>
        <w:tabs>
          <w:tab w:val="left" w:pos="4005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постановления возложить на первого заместителя Главы по городскому хозяйству Рязанова Д.В.</w:t>
      </w:r>
    </w:p>
    <w:p w:rsidR="00220821" w:rsidRPr="007F5D28" w:rsidRDefault="00220821" w:rsidP="007F5D28">
      <w:pPr>
        <w:pStyle w:val="a5"/>
        <w:tabs>
          <w:tab w:val="left" w:pos="4005"/>
        </w:tabs>
        <w:jc w:val="both"/>
        <w:rPr>
          <w:b/>
          <w:sz w:val="28"/>
          <w:szCs w:val="28"/>
        </w:rPr>
      </w:pPr>
      <w:r w:rsidRPr="007F5D28">
        <w:rPr>
          <w:b/>
          <w:sz w:val="28"/>
          <w:szCs w:val="28"/>
        </w:rPr>
        <w:t xml:space="preserve"> </w:t>
      </w:r>
    </w:p>
    <w:p w:rsidR="00220821" w:rsidRPr="00A165F8" w:rsidRDefault="00220821" w:rsidP="00220821">
      <w:pPr>
        <w:tabs>
          <w:tab w:val="left" w:pos="4005"/>
        </w:tabs>
        <w:jc w:val="both"/>
        <w:rPr>
          <w:b/>
          <w:sz w:val="28"/>
          <w:szCs w:val="28"/>
        </w:rPr>
      </w:pPr>
    </w:p>
    <w:p w:rsidR="00237FB1" w:rsidRDefault="00237FB1" w:rsidP="00220821">
      <w:pPr>
        <w:jc w:val="both"/>
        <w:rPr>
          <w:sz w:val="28"/>
          <w:szCs w:val="28"/>
        </w:rPr>
      </w:pPr>
    </w:p>
    <w:p w:rsidR="00675809" w:rsidRDefault="00675809" w:rsidP="00220821">
      <w:pPr>
        <w:jc w:val="both"/>
        <w:rPr>
          <w:sz w:val="28"/>
          <w:szCs w:val="28"/>
        </w:rPr>
      </w:pPr>
    </w:p>
    <w:p w:rsidR="00675809" w:rsidRDefault="00675809" w:rsidP="00220821">
      <w:pPr>
        <w:jc w:val="both"/>
        <w:rPr>
          <w:sz w:val="28"/>
          <w:szCs w:val="28"/>
        </w:rPr>
      </w:pPr>
    </w:p>
    <w:p w:rsidR="00220821" w:rsidRDefault="004A3613" w:rsidP="0022082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 </w:t>
      </w:r>
      <w:r w:rsidR="00220821">
        <w:rPr>
          <w:sz w:val="28"/>
          <w:szCs w:val="28"/>
        </w:rPr>
        <w:t xml:space="preserve">Глава городского округа Красноуфимск                                  </w:t>
      </w:r>
      <w:r>
        <w:rPr>
          <w:sz w:val="28"/>
          <w:szCs w:val="28"/>
        </w:rPr>
        <w:t>Д.В. Рязанов</w:t>
      </w:r>
    </w:p>
    <w:p w:rsidR="00E80D22" w:rsidRDefault="00E80D22"/>
    <w:sectPr w:rsidR="00E80D22" w:rsidSect="008807F3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72540"/>
    <w:multiLevelType w:val="hybridMultilevel"/>
    <w:tmpl w:val="9DEA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03489"/>
    <w:multiLevelType w:val="multilevel"/>
    <w:tmpl w:val="B7A4875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90" w:hanging="2160"/>
      </w:pPr>
      <w:rPr>
        <w:rFonts w:hint="default"/>
      </w:rPr>
    </w:lvl>
  </w:abstractNum>
  <w:abstractNum w:abstractNumId="2">
    <w:nsid w:val="170E2F78"/>
    <w:multiLevelType w:val="multilevel"/>
    <w:tmpl w:val="B7A4875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90" w:hanging="2160"/>
      </w:pPr>
      <w:rPr>
        <w:rFonts w:hint="default"/>
      </w:rPr>
    </w:lvl>
  </w:abstractNum>
  <w:abstractNum w:abstractNumId="3">
    <w:nsid w:val="31F65E4D"/>
    <w:multiLevelType w:val="hybridMultilevel"/>
    <w:tmpl w:val="1BAC13F4"/>
    <w:lvl w:ilvl="0" w:tplc="C57CC820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5BD241D4"/>
    <w:multiLevelType w:val="multilevel"/>
    <w:tmpl w:val="5FBC2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821"/>
    <w:rsid w:val="00000B09"/>
    <w:rsid w:val="00001191"/>
    <w:rsid w:val="0000208C"/>
    <w:rsid w:val="0000646D"/>
    <w:rsid w:val="0001039A"/>
    <w:rsid w:val="000144C9"/>
    <w:rsid w:val="000178A1"/>
    <w:rsid w:val="00024FAB"/>
    <w:rsid w:val="00027321"/>
    <w:rsid w:val="000304FA"/>
    <w:rsid w:val="00033B5B"/>
    <w:rsid w:val="00051E3A"/>
    <w:rsid w:val="00055B32"/>
    <w:rsid w:val="00056B95"/>
    <w:rsid w:val="000570EC"/>
    <w:rsid w:val="000632D5"/>
    <w:rsid w:val="00083222"/>
    <w:rsid w:val="0008570F"/>
    <w:rsid w:val="0008651F"/>
    <w:rsid w:val="0009258C"/>
    <w:rsid w:val="00093182"/>
    <w:rsid w:val="00096A4F"/>
    <w:rsid w:val="000A00FD"/>
    <w:rsid w:val="000A016F"/>
    <w:rsid w:val="000A0DDB"/>
    <w:rsid w:val="000A5205"/>
    <w:rsid w:val="000C2875"/>
    <w:rsid w:val="000C558A"/>
    <w:rsid w:val="000E2528"/>
    <w:rsid w:val="000F048C"/>
    <w:rsid w:val="000F0491"/>
    <w:rsid w:val="000F1E1B"/>
    <w:rsid w:val="000F5FA2"/>
    <w:rsid w:val="00104C9D"/>
    <w:rsid w:val="00113507"/>
    <w:rsid w:val="001219CA"/>
    <w:rsid w:val="00125E41"/>
    <w:rsid w:val="0013471B"/>
    <w:rsid w:val="00135D4B"/>
    <w:rsid w:val="00141B33"/>
    <w:rsid w:val="00145FE1"/>
    <w:rsid w:val="001671E0"/>
    <w:rsid w:val="00171E6A"/>
    <w:rsid w:val="001736DE"/>
    <w:rsid w:val="001820EC"/>
    <w:rsid w:val="00184255"/>
    <w:rsid w:val="00184726"/>
    <w:rsid w:val="00193A64"/>
    <w:rsid w:val="00195E44"/>
    <w:rsid w:val="001A08D5"/>
    <w:rsid w:val="001A0F73"/>
    <w:rsid w:val="001A1FEA"/>
    <w:rsid w:val="001A76E4"/>
    <w:rsid w:val="001C1055"/>
    <w:rsid w:val="001C7926"/>
    <w:rsid w:val="001D0AE6"/>
    <w:rsid w:val="001E6783"/>
    <w:rsid w:val="001F340C"/>
    <w:rsid w:val="00213264"/>
    <w:rsid w:val="00215B02"/>
    <w:rsid w:val="00220821"/>
    <w:rsid w:val="00223541"/>
    <w:rsid w:val="002255EE"/>
    <w:rsid w:val="00235C86"/>
    <w:rsid w:val="00237FB1"/>
    <w:rsid w:val="00240B95"/>
    <w:rsid w:val="002424C0"/>
    <w:rsid w:val="00255296"/>
    <w:rsid w:val="002563DA"/>
    <w:rsid w:val="00260F2E"/>
    <w:rsid w:val="002619A3"/>
    <w:rsid w:val="002702FF"/>
    <w:rsid w:val="0028531A"/>
    <w:rsid w:val="00290240"/>
    <w:rsid w:val="0029223C"/>
    <w:rsid w:val="002935BF"/>
    <w:rsid w:val="002B195C"/>
    <w:rsid w:val="002B5CA6"/>
    <w:rsid w:val="002B5E5F"/>
    <w:rsid w:val="002C0B69"/>
    <w:rsid w:val="002C4069"/>
    <w:rsid w:val="002D70CF"/>
    <w:rsid w:val="002E2F10"/>
    <w:rsid w:val="002E4899"/>
    <w:rsid w:val="002F76F9"/>
    <w:rsid w:val="00300DF6"/>
    <w:rsid w:val="00305906"/>
    <w:rsid w:val="00315476"/>
    <w:rsid w:val="00320A32"/>
    <w:rsid w:val="00323826"/>
    <w:rsid w:val="00323C49"/>
    <w:rsid w:val="003251E0"/>
    <w:rsid w:val="00326373"/>
    <w:rsid w:val="00341DA7"/>
    <w:rsid w:val="0034299B"/>
    <w:rsid w:val="00353F97"/>
    <w:rsid w:val="00370376"/>
    <w:rsid w:val="003705DA"/>
    <w:rsid w:val="00371C5B"/>
    <w:rsid w:val="00373171"/>
    <w:rsid w:val="003817D3"/>
    <w:rsid w:val="00383379"/>
    <w:rsid w:val="003836A1"/>
    <w:rsid w:val="00385570"/>
    <w:rsid w:val="00385EF2"/>
    <w:rsid w:val="0038608D"/>
    <w:rsid w:val="0038728B"/>
    <w:rsid w:val="00394AD5"/>
    <w:rsid w:val="00395361"/>
    <w:rsid w:val="003A051D"/>
    <w:rsid w:val="003A4857"/>
    <w:rsid w:val="003A6801"/>
    <w:rsid w:val="003A6878"/>
    <w:rsid w:val="003B0025"/>
    <w:rsid w:val="003B170F"/>
    <w:rsid w:val="003B2B67"/>
    <w:rsid w:val="003B3F2C"/>
    <w:rsid w:val="003B4F21"/>
    <w:rsid w:val="003F29D8"/>
    <w:rsid w:val="003F351B"/>
    <w:rsid w:val="00400965"/>
    <w:rsid w:val="00403C59"/>
    <w:rsid w:val="00410953"/>
    <w:rsid w:val="00417891"/>
    <w:rsid w:val="004253AC"/>
    <w:rsid w:val="00431104"/>
    <w:rsid w:val="004356CC"/>
    <w:rsid w:val="004544F4"/>
    <w:rsid w:val="00457F6E"/>
    <w:rsid w:val="00461A29"/>
    <w:rsid w:val="004643B4"/>
    <w:rsid w:val="004657D6"/>
    <w:rsid w:val="004708CA"/>
    <w:rsid w:val="0047435E"/>
    <w:rsid w:val="00475D26"/>
    <w:rsid w:val="0048634F"/>
    <w:rsid w:val="00493D9F"/>
    <w:rsid w:val="004966DC"/>
    <w:rsid w:val="004A1E2B"/>
    <w:rsid w:val="004A3613"/>
    <w:rsid w:val="004A560A"/>
    <w:rsid w:val="004A5C1F"/>
    <w:rsid w:val="004B1687"/>
    <w:rsid w:val="004B6F59"/>
    <w:rsid w:val="004C454A"/>
    <w:rsid w:val="004C5465"/>
    <w:rsid w:val="004D4480"/>
    <w:rsid w:val="004D4B73"/>
    <w:rsid w:val="004D4C6A"/>
    <w:rsid w:val="004D72BA"/>
    <w:rsid w:val="004E10B0"/>
    <w:rsid w:val="004E1A16"/>
    <w:rsid w:val="004E1E39"/>
    <w:rsid w:val="004E29E3"/>
    <w:rsid w:val="004F3718"/>
    <w:rsid w:val="0050734E"/>
    <w:rsid w:val="00512359"/>
    <w:rsid w:val="005137A3"/>
    <w:rsid w:val="00517030"/>
    <w:rsid w:val="00524D04"/>
    <w:rsid w:val="00533859"/>
    <w:rsid w:val="0053750A"/>
    <w:rsid w:val="005376DC"/>
    <w:rsid w:val="00544064"/>
    <w:rsid w:val="005553D0"/>
    <w:rsid w:val="00560C30"/>
    <w:rsid w:val="005613A3"/>
    <w:rsid w:val="0056336C"/>
    <w:rsid w:val="00565B79"/>
    <w:rsid w:val="005671F8"/>
    <w:rsid w:val="00581465"/>
    <w:rsid w:val="0058449E"/>
    <w:rsid w:val="005952FA"/>
    <w:rsid w:val="00597276"/>
    <w:rsid w:val="005A3715"/>
    <w:rsid w:val="005A5E6A"/>
    <w:rsid w:val="005B20B1"/>
    <w:rsid w:val="005B4643"/>
    <w:rsid w:val="005C6E22"/>
    <w:rsid w:val="005D2A90"/>
    <w:rsid w:val="005D3556"/>
    <w:rsid w:val="005D3883"/>
    <w:rsid w:val="005E0C78"/>
    <w:rsid w:val="005E4EFB"/>
    <w:rsid w:val="005E5B2C"/>
    <w:rsid w:val="005F350A"/>
    <w:rsid w:val="006043CE"/>
    <w:rsid w:val="006075A8"/>
    <w:rsid w:val="00611666"/>
    <w:rsid w:val="0061528C"/>
    <w:rsid w:val="00615987"/>
    <w:rsid w:val="00626B7D"/>
    <w:rsid w:val="0063422E"/>
    <w:rsid w:val="00635CA0"/>
    <w:rsid w:val="006362C5"/>
    <w:rsid w:val="00643A5C"/>
    <w:rsid w:val="00643CF1"/>
    <w:rsid w:val="00651763"/>
    <w:rsid w:val="00653041"/>
    <w:rsid w:val="00653CDF"/>
    <w:rsid w:val="00664570"/>
    <w:rsid w:val="006652A3"/>
    <w:rsid w:val="00675809"/>
    <w:rsid w:val="006834C5"/>
    <w:rsid w:val="006859BD"/>
    <w:rsid w:val="006866A2"/>
    <w:rsid w:val="00691656"/>
    <w:rsid w:val="00691A1A"/>
    <w:rsid w:val="00693E84"/>
    <w:rsid w:val="006974A7"/>
    <w:rsid w:val="006A3070"/>
    <w:rsid w:val="006C1BDE"/>
    <w:rsid w:val="006C31A3"/>
    <w:rsid w:val="006D2A32"/>
    <w:rsid w:val="006D790C"/>
    <w:rsid w:val="006E398B"/>
    <w:rsid w:val="006E5EF3"/>
    <w:rsid w:val="006E7128"/>
    <w:rsid w:val="006F4BA8"/>
    <w:rsid w:val="00704921"/>
    <w:rsid w:val="00705ED7"/>
    <w:rsid w:val="00717FD6"/>
    <w:rsid w:val="007214D2"/>
    <w:rsid w:val="00733A93"/>
    <w:rsid w:val="00733DBA"/>
    <w:rsid w:val="00742EE2"/>
    <w:rsid w:val="00747611"/>
    <w:rsid w:val="00756A7C"/>
    <w:rsid w:val="00763D60"/>
    <w:rsid w:val="00766F6E"/>
    <w:rsid w:val="0077227A"/>
    <w:rsid w:val="007729A2"/>
    <w:rsid w:val="00775134"/>
    <w:rsid w:val="00775E37"/>
    <w:rsid w:val="0078047F"/>
    <w:rsid w:val="007A3ED5"/>
    <w:rsid w:val="007A4648"/>
    <w:rsid w:val="007A7FFA"/>
    <w:rsid w:val="007B709B"/>
    <w:rsid w:val="007C49A9"/>
    <w:rsid w:val="007D2F61"/>
    <w:rsid w:val="007D5EDB"/>
    <w:rsid w:val="007E4BED"/>
    <w:rsid w:val="007F10AF"/>
    <w:rsid w:val="007F5D28"/>
    <w:rsid w:val="00811C28"/>
    <w:rsid w:val="0081676D"/>
    <w:rsid w:val="00822FAA"/>
    <w:rsid w:val="008265AB"/>
    <w:rsid w:val="008269AA"/>
    <w:rsid w:val="008355BC"/>
    <w:rsid w:val="00835B0B"/>
    <w:rsid w:val="008375AA"/>
    <w:rsid w:val="00847CC6"/>
    <w:rsid w:val="008505D4"/>
    <w:rsid w:val="0085086E"/>
    <w:rsid w:val="00853173"/>
    <w:rsid w:val="00856426"/>
    <w:rsid w:val="00873EFF"/>
    <w:rsid w:val="00877A36"/>
    <w:rsid w:val="008807F3"/>
    <w:rsid w:val="008814AC"/>
    <w:rsid w:val="00883655"/>
    <w:rsid w:val="00891462"/>
    <w:rsid w:val="00895C34"/>
    <w:rsid w:val="008A33CC"/>
    <w:rsid w:val="008B0E9C"/>
    <w:rsid w:val="008B111F"/>
    <w:rsid w:val="008B3EBE"/>
    <w:rsid w:val="008B7359"/>
    <w:rsid w:val="008C4058"/>
    <w:rsid w:val="008C4368"/>
    <w:rsid w:val="008E31B0"/>
    <w:rsid w:val="008E3B85"/>
    <w:rsid w:val="008E6EE7"/>
    <w:rsid w:val="00900308"/>
    <w:rsid w:val="00900686"/>
    <w:rsid w:val="009014BB"/>
    <w:rsid w:val="009142CA"/>
    <w:rsid w:val="00914CCF"/>
    <w:rsid w:val="0091759E"/>
    <w:rsid w:val="00917AB6"/>
    <w:rsid w:val="00923B88"/>
    <w:rsid w:val="0093525D"/>
    <w:rsid w:val="00935B28"/>
    <w:rsid w:val="00941549"/>
    <w:rsid w:val="00961843"/>
    <w:rsid w:val="009619F5"/>
    <w:rsid w:val="0096513F"/>
    <w:rsid w:val="0097239D"/>
    <w:rsid w:val="00997691"/>
    <w:rsid w:val="009A1CCC"/>
    <w:rsid w:val="009A7E98"/>
    <w:rsid w:val="009C6C9C"/>
    <w:rsid w:val="009D289C"/>
    <w:rsid w:val="009D2C67"/>
    <w:rsid w:val="009D4123"/>
    <w:rsid w:val="009F33F6"/>
    <w:rsid w:val="009F4312"/>
    <w:rsid w:val="00A02124"/>
    <w:rsid w:val="00A165F8"/>
    <w:rsid w:val="00A2187B"/>
    <w:rsid w:val="00A254A5"/>
    <w:rsid w:val="00A33DEE"/>
    <w:rsid w:val="00A3483E"/>
    <w:rsid w:val="00A350C9"/>
    <w:rsid w:val="00A366C7"/>
    <w:rsid w:val="00A4431E"/>
    <w:rsid w:val="00A46033"/>
    <w:rsid w:val="00A50D0B"/>
    <w:rsid w:val="00A524A0"/>
    <w:rsid w:val="00A53E34"/>
    <w:rsid w:val="00A55E5D"/>
    <w:rsid w:val="00A56A0A"/>
    <w:rsid w:val="00A56C13"/>
    <w:rsid w:val="00A61081"/>
    <w:rsid w:val="00A62591"/>
    <w:rsid w:val="00A67D68"/>
    <w:rsid w:val="00A7210F"/>
    <w:rsid w:val="00A73333"/>
    <w:rsid w:val="00A8190D"/>
    <w:rsid w:val="00A8543F"/>
    <w:rsid w:val="00A86EDE"/>
    <w:rsid w:val="00A87BC4"/>
    <w:rsid w:val="00A93608"/>
    <w:rsid w:val="00A93B84"/>
    <w:rsid w:val="00AA045F"/>
    <w:rsid w:val="00AA2042"/>
    <w:rsid w:val="00AA3F34"/>
    <w:rsid w:val="00AA52A0"/>
    <w:rsid w:val="00AB2F73"/>
    <w:rsid w:val="00AB46DF"/>
    <w:rsid w:val="00AC1811"/>
    <w:rsid w:val="00AC3DBF"/>
    <w:rsid w:val="00AC7152"/>
    <w:rsid w:val="00AD396F"/>
    <w:rsid w:val="00AE3959"/>
    <w:rsid w:val="00AE3F4F"/>
    <w:rsid w:val="00AE4F72"/>
    <w:rsid w:val="00AF0A7F"/>
    <w:rsid w:val="00AF0B37"/>
    <w:rsid w:val="00B062B0"/>
    <w:rsid w:val="00B10452"/>
    <w:rsid w:val="00B1243F"/>
    <w:rsid w:val="00B12B4C"/>
    <w:rsid w:val="00B3126E"/>
    <w:rsid w:val="00B47EE5"/>
    <w:rsid w:val="00B614C0"/>
    <w:rsid w:val="00B62C31"/>
    <w:rsid w:val="00B63817"/>
    <w:rsid w:val="00B66161"/>
    <w:rsid w:val="00B74801"/>
    <w:rsid w:val="00B763DC"/>
    <w:rsid w:val="00B83FF6"/>
    <w:rsid w:val="00B847E0"/>
    <w:rsid w:val="00BB3D27"/>
    <w:rsid w:val="00BB7097"/>
    <w:rsid w:val="00BE3416"/>
    <w:rsid w:val="00BE442F"/>
    <w:rsid w:val="00BF2C05"/>
    <w:rsid w:val="00BF52E2"/>
    <w:rsid w:val="00BF67C9"/>
    <w:rsid w:val="00BF7787"/>
    <w:rsid w:val="00C00DFF"/>
    <w:rsid w:val="00C01D54"/>
    <w:rsid w:val="00C2406B"/>
    <w:rsid w:val="00C33713"/>
    <w:rsid w:val="00C37007"/>
    <w:rsid w:val="00C40114"/>
    <w:rsid w:val="00C426F0"/>
    <w:rsid w:val="00C45107"/>
    <w:rsid w:val="00C51A3A"/>
    <w:rsid w:val="00C55A36"/>
    <w:rsid w:val="00C63F11"/>
    <w:rsid w:val="00C76652"/>
    <w:rsid w:val="00C81807"/>
    <w:rsid w:val="00C81D7F"/>
    <w:rsid w:val="00C85589"/>
    <w:rsid w:val="00C96F0C"/>
    <w:rsid w:val="00CB24D0"/>
    <w:rsid w:val="00CC3657"/>
    <w:rsid w:val="00CC5BF6"/>
    <w:rsid w:val="00CC761D"/>
    <w:rsid w:val="00CC7E67"/>
    <w:rsid w:val="00CD1705"/>
    <w:rsid w:val="00CD332E"/>
    <w:rsid w:val="00CD4552"/>
    <w:rsid w:val="00CD527B"/>
    <w:rsid w:val="00CE21A5"/>
    <w:rsid w:val="00CF1118"/>
    <w:rsid w:val="00D02E9B"/>
    <w:rsid w:val="00D03FC0"/>
    <w:rsid w:val="00D04056"/>
    <w:rsid w:val="00D126F0"/>
    <w:rsid w:val="00D13F14"/>
    <w:rsid w:val="00D17187"/>
    <w:rsid w:val="00D20752"/>
    <w:rsid w:val="00D2610F"/>
    <w:rsid w:val="00D3100C"/>
    <w:rsid w:val="00D31626"/>
    <w:rsid w:val="00D34D17"/>
    <w:rsid w:val="00D40B70"/>
    <w:rsid w:val="00D430BC"/>
    <w:rsid w:val="00D54552"/>
    <w:rsid w:val="00D545D2"/>
    <w:rsid w:val="00D54AC5"/>
    <w:rsid w:val="00D610C8"/>
    <w:rsid w:val="00D631AB"/>
    <w:rsid w:val="00D6358B"/>
    <w:rsid w:val="00D64693"/>
    <w:rsid w:val="00D67D9D"/>
    <w:rsid w:val="00D7238C"/>
    <w:rsid w:val="00D72A94"/>
    <w:rsid w:val="00D755E4"/>
    <w:rsid w:val="00D77F18"/>
    <w:rsid w:val="00D8290A"/>
    <w:rsid w:val="00D849B0"/>
    <w:rsid w:val="00D87A9F"/>
    <w:rsid w:val="00D92D06"/>
    <w:rsid w:val="00D97796"/>
    <w:rsid w:val="00DA28D8"/>
    <w:rsid w:val="00DA7254"/>
    <w:rsid w:val="00DB1FBB"/>
    <w:rsid w:val="00DB201A"/>
    <w:rsid w:val="00DB7AC8"/>
    <w:rsid w:val="00DC4E84"/>
    <w:rsid w:val="00DD4286"/>
    <w:rsid w:val="00DE3B22"/>
    <w:rsid w:val="00DE4F37"/>
    <w:rsid w:val="00DF3EEE"/>
    <w:rsid w:val="00DF7CF3"/>
    <w:rsid w:val="00E111F0"/>
    <w:rsid w:val="00E136DF"/>
    <w:rsid w:val="00E152AD"/>
    <w:rsid w:val="00E318AB"/>
    <w:rsid w:val="00E40EA6"/>
    <w:rsid w:val="00E42529"/>
    <w:rsid w:val="00E552AC"/>
    <w:rsid w:val="00E61961"/>
    <w:rsid w:val="00E64DDC"/>
    <w:rsid w:val="00E71C13"/>
    <w:rsid w:val="00E80D22"/>
    <w:rsid w:val="00E82FD6"/>
    <w:rsid w:val="00E841D0"/>
    <w:rsid w:val="00E874BF"/>
    <w:rsid w:val="00E907E4"/>
    <w:rsid w:val="00E91298"/>
    <w:rsid w:val="00E92610"/>
    <w:rsid w:val="00E940E4"/>
    <w:rsid w:val="00E966D1"/>
    <w:rsid w:val="00EA2FE1"/>
    <w:rsid w:val="00EC1EB7"/>
    <w:rsid w:val="00EC60E9"/>
    <w:rsid w:val="00EC6B61"/>
    <w:rsid w:val="00EC6DDE"/>
    <w:rsid w:val="00EC7232"/>
    <w:rsid w:val="00ED0F25"/>
    <w:rsid w:val="00ED5089"/>
    <w:rsid w:val="00EE7A18"/>
    <w:rsid w:val="00EF5A64"/>
    <w:rsid w:val="00EF6034"/>
    <w:rsid w:val="00F07D55"/>
    <w:rsid w:val="00F17899"/>
    <w:rsid w:val="00F3652A"/>
    <w:rsid w:val="00F41F5C"/>
    <w:rsid w:val="00F42E7A"/>
    <w:rsid w:val="00F44D51"/>
    <w:rsid w:val="00F4679D"/>
    <w:rsid w:val="00F65FDC"/>
    <w:rsid w:val="00F73009"/>
    <w:rsid w:val="00F73787"/>
    <w:rsid w:val="00F759D4"/>
    <w:rsid w:val="00F878BB"/>
    <w:rsid w:val="00F972CD"/>
    <w:rsid w:val="00FA1419"/>
    <w:rsid w:val="00FA2CFB"/>
    <w:rsid w:val="00FA6C37"/>
    <w:rsid w:val="00FB1137"/>
    <w:rsid w:val="00FB78B2"/>
    <w:rsid w:val="00FC55E6"/>
    <w:rsid w:val="00FE1145"/>
    <w:rsid w:val="00FE4C7D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F56ADF-1BC9-48DC-B1EB-63BDE71C1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04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237F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237FB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F5D28"/>
    <w:pPr>
      <w:ind w:left="720"/>
      <w:contextualSpacing/>
    </w:pPr>
  </w:style>
  <w:style w:type="character" w:styleId="a6">
    <w:name w:val="Hyperlink"/>
    <w:basedOn w:val="a0"/>
    <w:unhideWhenUsed/>
    <w:rsid w:val="00260F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4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rhoz@krasnoufimsk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6;&#1103;&#1079;&#1072;&#1085;&#1086;&#1074;%20&#1044;%20&#1042;\Documents\&#1052;&#1086;&#1103;%20&#1088;&#1072;&#1073;&#1086;&#1090;&#1072;\&#1087;&#1086;&#1089;&#1090;&#1072;&#1085;&#1086;&#1074;&#1083;&#1077;&#1085;&#1080;&#1103;\&#1055;&#1086;&#1089;&#1090;&#1072;&#1085;&#1086;&#1074;&#1083;&#1077;&#1085;&#1080;&#1103;%20&#1080;%20%20&#1088;&#1072;&#1089;&#1087;&#1086;&#1088;&#1103;&#1078;&#1077;&#1085;&#1080;&#1103;%20%202014%20&#1075;&#1086;&#1076;\&#1056;&#1072;&#1089;&#1087;&#1086;&#1088;&#1103;&#1078;&#1077;&#1085;&#1080;&#1077;%20&#1075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главы.dot</Template>
  <TotalTime>124</TotalTime>
  <Pages>2</Pages>
  <Words>355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 Д В</dc:creator>
  <cp:lastModifiedBy>NefedovaAS</cp:lastModifiedBy>
  <cp:revision>15</cp:revision>
  <cp:lastPrinted>2021-09-08T10:50:00Z</cp:lastPrinted>
  <dcterms:created xsi:type="dcterms:W3CDTF">2021-09-08T08:51:00Z</dcterms:created>
  <dcterms:modified xsi:type="dcterms:W3CDTF">2021-09-08T11:19:00Z</dcterms:modified>
</cp:coreProperties>
</file>